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339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33926" w:rsidRPr="0033392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33926" w:rsidRPr="00333926">
          <w:rPr>
            <w:rStyle w:val="aa"/>
          </w:rPr>
          <w:t>440052, г. Пенза, ул. Ново-Тамбовская, д.9;</w:t>
        </w:r>
        <w:r w:rsidR="00333926" w:rsidRPr="00333926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33926" w:rsidRPr="00333926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33926" w:rsidRPr="00333926">
          <w:rPr>
            <w:u w:val="single"/>
          </w:rPr>
          <w:t xml:space="preserve"> 07143/010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33926" w:rsidRPr="00333926">
          <w:rPr>
            <w:rStyle w:val="aa"/>
          </w:rPr>
          <w:t xml:space="preserve"> Медицинская </w:t>
        </w:r>
        <w:r w:rsidR="00333926" w:rsidRPr="00333926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33926" w:rsidRPr="00333926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33926" w:rsidRPr="0033392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13157B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13157B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13157B" w:rsidP="005859B9">
      <w:fldSimple w:instr=" DOCVARIABLE operac \* MERGEFORMAT ">
        <w:r w:rsidR="00333926" w:rsidRPr="00333926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5515" w:rsidRPr="001F5515">
          <w:rPr>
            <w:bCs/>
          </w:rPr>
          <w:t>-</w:t>
        </w:r>
        <w:r w:rsidR="001F5515" w:rsidRPr="001F5515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5515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3392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13157B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13157B" w:rsidRPr="00310C71">
            <w:rPr>
              <w:rStyle w:val="ad"/>
              <w:sz w:val="20"/>
              <w:szCs w:val="20"/>
            </w:rPr>
            <w:fldChar w:fldCharType="separate"/>
          </w:r>
          <w:r w:rsidR="00333926">
            <w:rPr>
              <w:rStyle w:val="ad"/>
              <w:noProof/>
              <w:sz w:val="20"/>
              <w:szCs w:val="20"/>
            </w:rPr>
            <w:t>1</w:t>
          </w:r>
          <w:r w:rsidR="0013157B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33926" w:rsidRPr="00333926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164360DC6D1419D8F7A55A8197965A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0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8718575C37A4F9BA41549946783E034"/>
    <w:docVar w:name="rm_id" w:val="175"/>
    <w:docVar w:name="rm_name" w:val=" Медицинская сестра палатная "/>
    <w:docVar w:name="rm_number" w:val=" 07143/010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756D"/>
    <w:rsid w:val="001018F1"/>
    <w:rsid w:val="00110025"/>
    <w:rsid w:val="0013157B"/>
    <w:rsid w:val="001429B1"/>
    <w:rsid w:val="00153158"/>
    <w:rsid w:val="001607C8"/>
    <w:rsid w:val="00172F33"/>
    <w:rsid w:val="001B15A6"/>
    <w:rsid w:val="001E770F"/>
    <w:rsid w:val="001F4D8D"/>
    <w:rsid w:val="001F5515"/>
    <w:rsid w:val="001F7EBD"/>
    <w:rsid w:val="002118B1"/>
    <w:rsid w:val="00234932"/>
    <w:rsid w:val="002A1163"/>
    <w:rsid w:val="002E55C6"/>
    <w:rsid w:val="00305B2F"/>
    <w:rsid w:val="00310C71"/>
    <w:rsid w:val="00333926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30B2"/>
    <w:rsid w:val="0067418E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D78FF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9246D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